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448E6" w:rsidTr="006448E6" w14:paraId="68706148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48E6" w:rsidRDefault="006448E6" w14:paraId="3FF65800" w14:textId="066589B8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48E6" w:rsidRDefault="006448E6" w14:paraId="689AD2A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6448E6" w:rsidRDefault="006448E6" w14:paraId="1690955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6448E6" w:rsidRDefault="006448E6" w14:paraId="43BE967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6448E6" w:rsidRDefault="006448E6" w14:paraId="019FBF0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6448E6" w:rsidP="006448E6" w:rsidRDefault="006448E6" w14:paraId="3A50FD05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6448E6" w:rsidP="006448E6" w:rsidRDefault="006448E6" w14:paraId="50078367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6448E6" w:rsidP="006448E6" w:rsidRDefault="006448E6" w14:paraId="4B48F76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St-2508/2019</w:t>
      </w:r>
    </w:p>
    <w:p w:rsidR="006448E6" w:rsidP="006448E6" w:rsidRDefault="006448E6" w14:paraId="49484DB0" w14:textId="77777777">
      <w:pPr>
        <w:tabs>
          <w:tab w:val="left" w:pos="709"/>
        </w:tabs>
      </w:pPr>
      <w:r>
        <w:t xml:space="preserve"> </w:t>
      </w:r>
    </w:p>
    <w:p w:rsidR="006448E6" w:rsidP="006448E6" w:rsidRDefault="006448E6" w14:paraId="75D92AE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6448E6" w:rsidP="006448E6" w:rsidRDefault="006448E6" w14:paraId="274FFB8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6448E6" w:rsidP="006448E6" w:rsidRDefault="006448E6" w14:paraId="4271E7AD" w14:textId="77777777">
      <w:pPr>
        <w:tabs>
          <w:tab w:val="left" w:pos="709"/>
        </w:tabs>
      </w:pPr>
    </w:p>
    <w:p w:rsidR="006448E6" w:rsidP="006448E6" w:rsidRDefault="006448E6" w14:paraId="26D1AC1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6448E6" w:rsidP="006448E6" w:rsidRDefault="006448E6" w14:paraId="54C2E84F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6448E6" w:rsidP="006448E6" w:rsidRDefault="006448E6" w14:paraId="5456FA43" w14:textId="77777777">
      <w:pPr>
        <w:tabs>
          <w:tab w:val="left" w:pos="709"/>
        </w:tabs>
      </w:pPr>
    </w:p>
    <w:p w:rsidR="006448E6" w:rsidP="006448E6" w:rsidRDefault="006448E6" w14:paraId="27CBB4D5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6448E6" w:rsidP="006448E6" w:rsidRDefault="006448E6" w14:paraId="4CE516B6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6448E6" w:rsidP="006448E6" w:rsidRDefault="006448E6" w14:paraId="0BA51AF6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448E6" w:rsidP="006448E6" w:rsidRDefault="006448E6" w14:paraId="580816D9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448E6" w:rsidP="006448E6" w:rsidRDefault="006448E6" w14:paraId="4961679C" w14:textId="77777777">
      <w:pPr>
        <w:tabs>
          <w:tab w:val="left" w:pos="709"/>
        </w:tabs>
      </w:pPr>
    </w:p>
    <w:p w:rsidR="006448E6" w:rsidP="006448E6" w:rsidRDefault="006448E6" w14:paraId="38D0B147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6448E6" w:rsidP="006448E6" w:rsidRDefault="006448E6" w14:paraId="392DAFF5" w14:textId="77777777">
      <w:pPr>
        <w:tabs>
          <w:tab w:val="left" w:pos="709"/>
        </w:tabs>
        <w:jc w:val="both"/>
      </w:pPr>
    </w:p>
    <w:p w:rsidR="006448E6" w:rsidP="006448E6" w:rsidRDefault="006448E6" w14:paraId="28C42891" w14:textId="77777777">
      <w:pPr>
        <w:tabs>
          <w:tab w:val="left" w:pos="709"/>
        </w:tabs>
      </w:pPr>
      <w:r>
        <w:t xml:space="preserve"> </w:t>
      </w:r>
      <w:r>
        <w:tab/>
        <w:t>17. St-2508/2019</w:t>
      </w:r>
    </w:p>
    <w:p w:rsidR="006448E6" w:rsidP="006448E6" w:rsidRDefault="006448E6" w14:paraId="0854FEFF" w14:textId="77777777">
      <w:pPr>
        <w:tabs>
          <w:tab w:val="left" w:pos="709"/>
        </w:tabs>
      </w:pPr>
    </w:p>
    <w:p w:rsidR="006448E6" w:rsidP="006448E6" w:rsidRDefault="006448E6" w14:paraId="3FC73894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6448E6" w:rsidP="006448E6" w:rsidRDefault="006448E6" w14:paraId="58D26B98" w14:textId="77777777">
      <w:pPr>
        <w:tabs>
          <w:tab w:val="left" w:pos="709"/>
        </w:tabs>
        <w:ind w:firstLine="708"/>
        <w:jc w:val="both"/>
      </w:pPr>
      <w:r>
        <w:t>FINA RC Zagreb, Podružnica Karlovac, Ul. Pavla Vitezovića 1, OIB: 85821130368</w:t>
      </w:r>
    </w:p>
    <w:p w:rsidR="006448E6" w:rsidP="006448E6" w:rsidRDefault="006448E6" w14:paraId="1B767A4A" w14:textId="77777777">
      <w:pPr>
        <w:tabs>
          <w:tab w:val="left" w:pos="709"/>
        </w:tabs>
        <w:jc w:val="both"/>
      </w:pPr>
    </w:p>
    <w:p w:rsidR="006448E6" w:rsidP="006448E6" w:rsidRDefault="006448E6" w14:paraId="2B3E3B15" w14:textId="77777777">
      <w:pPr>
        <w:tabs>
          <w:tab w:val="left" w:pos="709"/>
        </w:tabs>
        <w:jc w:val="both"/>
      </w:pPr>
      <w:r>
        <w:t xml:space="preserve">protiv </w:t>
      </w:r>
    </w:p>
    <w:p w:rsidR="006448E6" w:rsidP="006448E6" w:rsidRDefault="006448E6" w14:paraId="0D6D5213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6448E6" w:rsidP="006448E6" w:rsidRDefault="006448E6" w14:paraId="35F25448" w14:textId="77777777">
      <w:pPr>
        <w:tabs>
          <w:tab w:val="left" w:pos="709"/>
        </w:tabs>
        <w:ind w:left="708"/>
        <w:jc w:val="both"/>
      </w:pPr>
      <w:r>
        <w:tab/>
        <w:t xml:space="preserve">ABBATIA j.d.o.o. za ugostiteljstvo i turizam, Karlovac, </w:t>
      </w:r>
      <w:proofErr w:type="spellStart"/>
      <w:r>
        <w:t>Drežnik</w:t>
      </w:r>
      <w:proofErr w:type="spellEnd"/>
      <w:r>
        <w:t xml:space="preserve"> 43, </w:t>
      </w:r>
    </w:p>
    <w:p w:rsidR="006448E6" w:rsidP="006448E6" w:rsidRDefault="006448E6" w14:paraId="2C981C88" w14:textId="77777777">
      <w:pPr>
        <w:tabs>
          <w:tab w:val="left" w:pos="709"/>
        </w:tabs>
        <w:ind w:left="708"/>
        <w:jc w:val="both"/>
      </w:pPr>
      <w:r>
        <w:t>OIB: 05937957357</w:t>
      </w:r>
    </w:p>
    <w:p w:rsidR="006448E6" w:rsidP="006448E6" w:rsidRDefault="006448E6" w14:paraId="628B6718" w14:textId="77777777">
      <w:pPr>
        <w:tabs>
          <w:tab w:val="left" w:pos="709"/>
        </w:tabs>
        <w:ind w:left="708"/>
        <w:jc w:val="both"/>
      </w:pPr>
    </w:p>
    <w:p w:rsidR="006448E6" w:rsidP="006448E6" w:rsidRDefault="006448E6" w14:paraId="18FEEDD2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6448E6" w:rsidP="006448E6" w:rsidRDefault="006448E6" w14:paraId="06F64C90" w14:textId="77777777">
      <w:pPr>
        <w:tabs>
          <w:tab w:val="left" w:pos="709"/>
        </w:tabs>
        <w:jc w:val="both"/>
      </w:pPr>
    </w:p>
    <w:p w:rsidR="006448E6" w:rsidP="006448E6" w:rsidRDefault="006448E6" w14:paraId="31E3D76D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6448E6" w:rsidP="006448E6" w:rsidRDefault="006448E6" w14:paraId="0CCC4366" w14:textId="77777777">
      <w:pPr>
        <w:tabs>
          <w:tab w:val="left" w:pos="709"/>
        </w:tabs>
      </w:pPr>
    </w:p>
    <w:p w:rsidR="006448E6" w:rsidP="006448E6" w:rsidRDefault="006448E6" w14:paraId="1342488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448E6" w:rsidP="006448E6" w:rsidRDefault="006448E6" w14:paraId="70E4CD16" w14:textId="77777777">
      <w:pPr>
        <w:tabs>
          <w:tab w:val="left" w:pos="709"/>
        </w:tabs>
      </w:pPr>
    </w:p>
    <w:p w:rsidR="006448E6" w:rsidP="006448E6" w:rsidRDefault="006448E6" w14:paraId="149CBCB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6448E6" w:rsidP="006448E6" w:rsidRDefault="006448E6" w14:paraId="5C010F73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448E6" w:rsidP="006448E6" w:rsidRDefault="006448E6" w14:paraId="2FBA8D7D" w14:textId="77777777">
      <w:pPr>
        <w:tabs>
          <w:tab w:val="left" w:pos="709"/>
        </w:tabs>
      </w:pPr>
    </w:p>
    <w:p w:rsidR="006448E6" w:rsidP="006448E6" w:rsidRDefault="006448E6" w14:paraId="22D2BEAB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EBABA3E" w14:textId="0EBABA3E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448E6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448E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448E6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448E6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448E6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448E6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6448E6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8E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448E6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448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8E6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8E6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8E6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8E6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448E6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48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48E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5132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2508</izvorni_sadrzaj>
    <derivirana_varijabla naziv="DomainObject.Predmet.Broj_1">2508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listopada 2019.</izvorni_sadrzaj>
    <derivirana_varijabla naziv="DomainObject.Predmet.DatumIzradeOptuznogAkta_1">9. listopada 2019.</derivirana_varijabla>
  </DomainObject.Predmet.DatumIzradeOptuznogAkta>
  <DomainObject.Predmet.DatumIzradeOptuznogAktaFormated>
    <izvorni_sadrzaj>9.10.2019.</izvorni_sadrzaj>
    <derivirana_varijabla naziv="DomainObject.Predmet.DatumIzradeOptuznogAktaFormated_1">9.10.2019.</derivirana_varijabla>
  </DomainObject.Predmet.DatumIzradeOptuznogAktaFormated>
  <DomainObject.Predmet.DatumOsnivanja>
    <izvorni_sadrzaj>9. listopada 2019.</izvorni_sadrzaj>
    <derivirana_varijabla naziv="DomainObject.Predmet.DatumOsnivanja_1">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listopada 2019.</izvorni_sadrzaj>
    <derivirana_varijabla naziv="DomainObject.Predmet.DatumPrimitkaOptuznogAkta_1">9.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St-2508/2019</izvorni_sadrzaj>
    <derivirana_varijabla naziv="DomainObject.Predmet.OznakaBroj_1">St-2508/2019</derivirana_varijabla>
  </DomainObject.Predmet.OznakaBroj>
  <DomainObject.Predmet.OznakaBrojOptuznogAkta>
    <izvorni_sadrzaj>04-06-19-4366</izvorni_sadrzaj>
    <derivirana_varijabla naziv="DomainObject.Predmet.OznakaBrojOptuznogAkta_1">04-06-19-4366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ABBATIA j.d.o.o. za ugostiteljstvo i turizam</izvorni_sadrzaj>
    <derivirana_varijabla naziv="DomainObject.Predmet.ProtustrankaFormated_1">  ABBATIA j.d.o.o. za ugostiteljstvo i turizam</derivirana_varijabla>
  </DomainObject.Predmet.ProtustrankaFormated>
  <DomainObject.Predmet.ProtustrankaFormatedOIB>
    <izvorni_sadrzaj>  ABBATIA j.d.o.o. za ugostiteljstvo i turizam, OIB 05937957357</izvorni_sadrzaj>
    <derivirana_varijabla naziv="DomainObject.Predmet.ProtustrankaFormatedOIB_1">  ABBATIA j.d.o.o. za ugostiteljstvo i turizam, OIB 05937957357</derivirana_varijabla>
  </DomainObject.Predmet.ProtustrankaFormatedOIB>
  <DomainObject.Predmet.ProtustrankaFormatedWithAdress>
    <izvorni_sadrzaj> ABBATIA j.d.o.o. za ugostiteljstvo i turizam, Drežnik 43, 47000 Karlovac</izvorni_sadrzaj>
    <derivirana_varijabla naziv="DomainObject.Predmet.ProtustrankaFormatedWithAdress_1"> ABBATIA j.d.o.o. za ugostiteljstvo i turizam, Drežnik 43, 47000 Karlovac</derivirana_varijabla>
  </DomainObject.Predmet.ProtustrankaFormatedWithAdress>
  <DomainObject.Predmet.ProtustrankaFormatedWithAdressOIB>
    <izvorni_sadrzaj> ABBATIA j.d.o.o. za ugostiteljstvo i turizam, OIB 05937957357, Drežnik 43, 47000 Karlovac</izvorni_sadrzaj>
    <derivirana_varijabla naziv="DomainObject.Predmet.ProtustrankaFormatedWithAdressOIB_1"> ABBATIA j.d.o.o. za ugostiteljstvo i turizam, OIB 05937957357, Drežnik 43, 47000 Karlovac</derivirana_varijabla>
  </DomainObject.Predmet.ProtustrankaFormatedWithAdressOIB>
  <DomainObject.Predmet.ProtustrankaWithAdress>
    <izvorni_sadrzaj>ABBATIA j.d.o.o. za ugostiteljstvo i turizam Drežnik 43, 47000 Karlovac</izvorni_sadrzaj>
    <derivirana_varijabla naziv="DomainObject.Predmet.ProtustrankaWithAdress_1">ABBATIA j.d.o.o. za ugostiteljstvo i turizam Drežnik 43, 47000 Karlovac</derivirana_varijabla>
  </DomainObject.Predmet.ProtustrankaWithAdress>
  <DomainObject.Predmet.ProtustrankaWithAdressOIB>
    <izvorni_sadrzaj>ABBATIA j.d.o.o. za ugostiteljstvo i turizam, OIB 05937957357, Drežnik 43, 47000 Karlovac</izvorni_sadrzaj>
    <derivirana_varijabla naziv="DomainObject.Predmet.ProtustrankaWithAdressOIB_1">ABBATIA j.d.o.o. za ugostiteljstvo i turizam, OIB 05937957357, Drežnik 43, 47000 Karlovac</derivirana_varijabla>
  </DomainObject.Predmet.ProtustrankaWithAdressOIB>
  <DomainObject.Predmet.ProtustrankaNazivFormated>
    <izvorni_sadrzaj>ABBATIA j.d.o.o. za ugostiteljstvo i turizam</izvorni_sadrzaj>
    <derivirana_varijabla naziv="DomainObject.Predmet.ProtustrankaNazivFormated_1">ABBATIA j.d.o.o. za ugostiteljstvo i turizam</derivirana_varijabla>
  </DomainObject.Predmet.ProtustrankaNazivFormated>
  <DomainObject.Predmet.ProtustrankaNazivFormatedOIB>
    <izvorni_sadrzaj>ABBATIA j.d.o.o. za ugostiteljstvo i turizam, OIB 05937957357</izvorni_sadrzaj>
    <derivirana_varijabla naziv="DomainObject.Predmet.ProtustrankaNazivFormatedOIB_1">ABBATIA j.d.o.o. za ugostiteljstvo i turizam, OIB 05937957357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ABBATIA j.d.o.o. za ugostiteljstvo i turizam</item>
    </izvorni_sadrzaj>
    <derivirana_varijabla naziv="DomainObject.Predmet.ProtuStrankaListFormated_1">
      <item>ABBATIA j.d.o.o. za ugostiteljstvo i turizam</item>
    </derivirana_varijabla>
  </DomainObject.Predmet.ProtuStrankaListFormated>
  <DomainObject.Predmet.ProtuStrankaListFormatedOIB>
    <izvorni_sadrzaj>
      <item>ABBATIA j.d.o.o. za ugostiteljstvo i turizam, OIB 05937957357</item>
    </izvorni_sadrzaj>
    <derivirana_varijabla naziv="DomainObject.Predmet.ProtuStrankaListFormatedOIB_1">
      <item>ABBATIA j.d.o.o. za ugostiteljstvo i turizam, OIB 05937957357</item>
    </derivirana_varijabla>
  </DomainObject.Predmet.ProtuStrankaListFormatedOIB>
  <DomainObject.Predmet.ProtuStrankaListFormatedWithAdress>
    <izvorni_sadrzaj>
      <item>ABBATIA j.d.o.o. za ugostiteljstvo i turizam, Drežnik 43, 47000 Karlovac</item>
    </izvorni_sadrzaj>
    <derivirana_varijabla naziv="DomainObject.Predmet.ProtuStrankaListFormatedWithAdress_1">
      <item>ABBATIA j.d.o.o. za ugostiteljstvo i turizam, Drežnik 43, 47000 Karlovac</item>
    </derivirana_varijabla>
  </DomainObject.Predmet.ProtuStrankaListFormatedWithAdress>
  <DomainObject.Predmet.ProtuStrankaListFormatedWithAdressOIB>
    <izvorni_sadrzaj>
      <item>ABBATIA j.d.o.o. za ugostiteljstvo i turizam, OIB 05937957357, Drežnik 43, 47000 Karlovac</item>
    </izvorni_sadrzaj>
    <derivirana_varijabla naziv="DomainObject.Predmet.ProtuStrankaListFormatedWithAdressOIB_1">
      <item>ABBATIA j.d.o.o. za ugostiteljstvo i turizam, OIB 05937957357, Drežnik 43, 47000 Karlovac</item>
    </derivirana_varijabla>
  </DomainObject.Predmet.ProtuStrankaListFormatedWithAdressOIB>
  <DomainObject.Predmet.ProtuStrankaListNazivFormated>
    <izvorni_sadrzaj>
      <item>ABBATIA j.d.o.o. za ugostiteljstvo i turizam</item>
    </izvorni_sadrzaj>
    <derivirana_varijabla naziv="DomainObject.Predmet.ProtuStrankaListNazivFormated_1">
      <item>ABBATIA j.d.o.o. za ugostiteljstvo i turizam</item>
    </derivirana_varijabla>
  </DomainObject.Predmet.ProtuStrankaListNazivFormated>
  <DomainObject.Predmet.ProtuStrankaListNazivFormatedOIB>
    <izvorni_sadrzaj>
      <item>ABBATIA j.d.o.o. za ugostiteljstvo i turizam, OIB 05937957357</item>
    </izvorni_sadrzaj>
    <derivirana_varijabla naziv="DomainObject.Predmet.ProtuStrankaListNazivFormatedOIB_1">
      <item>ABBATIA j.d.o.o. za ugostiteljstvo i turizam, OIB 05937957357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ABBATIA j.d.o.o. za ugostiteljstvo i turizam</izvorni_sadrzaj>
    <derivirana_varijabla naziv="DomainObject.Predmet.ProtustrankaIDrugi_1">ABBATIA j.d.o.o. za ugostiteljstvo i turizam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ABBATIA j.d.o.o. za ugostiteljstvo i turizam, OIB 05937957357, Drežnik 43, 47000 Karlovac</izvorni_sadrzaj>
    <derivirana_varijabla naziv="DomainObject.Predmet.ProtustrankaIDrugiAdressOIB_1">ABBATIA j.d.o.o. za ugostiteljstvo i turizam, OIB 05937957357, Drežnik 43,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ABBATIA j.d.o.o. za ugostiteljstvo i turizam</item>
      <item>Financijska agencija</item>
    </izvorni_sadrzaj>
    <derivirana_varijabla naziv="DomainObject.Predmet.SudioniciListNaziv_1">
      <item>ABBATIA j.d.o.o. za ugostiteljstvo i turizam</item>
      <item>Financijska agencija</item>
    </derivirana_varijabla>
  </DomainObject.Predmet.SudioniciListNaziv>
  <DomainObject.Predmet.SudioniciListAdressOIB>
    <izvorni_sadrzaj>
      <item>ABBATIA j.d.o.o. za ugostiteljstvo i turizam, OIB 05937957357, Drežnik 43,47000 Karlovac</item>
      <item>Financijska agencija, OIB 85821130368, UL.PAVLA VITEZOVIĆA 1,47000 Karlovac</item>
    </izvorni_sadrzaj>
    <derivirana_varijabla naziv="DomainObject.Predmet.SudioniciListAdressOIB_1">
      <item>ABBATIA j.d.o.o. za ugostiteljstvo i turizam, OIB 05937957357, Drežnik 43,47000 Karlovac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05937957357</item>
      <item>, OIB 85821130368</item>
    </izvorni_sadrzaj>
    <derivirana_varijabla naziv="DomainObject.Predmet.SudioniciListNazivOIB_1">
      <item>, OIB 05937957357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listopada 2019.</izvorni_sadrzaj>
    <derivirana_varijabla naziv="DomainObject.Predmet.DatumPocetkaProcesa_1">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829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